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4E1E3" w14:textId="4AD468C8" w:rsidR="00BA00AB" w:rsidRDefault="00C00E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GEFFREY (JEFFREY)</w:t>
      </w:r>
      <w:r>
        <w:rPr>
          <w:rFonts w:cs="Times New Roman"/>
          <w:szCs w:val="24"/>
        </w:rPr>
        <w:t xml:space="preserve">        (fl.1484)</w:t>
      </w:r>
    </w:p>
    <w:p w14:paraId="0158E9EE" w14:textId="7BD8BF6E" w:rsidR="00C00EA7" w:rsidRDefault="00C00E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Tamworth. Clerk.</w:t>
      </w:r>
    </w:p>
    <w:p w14:paraId="16AA53DF" w14:textId="77777777" w:rsidR="00C00EA7" w:rsidRDefault="00C00EA7" w:rsidP="009139A6">
      <w:pPr>
        <w:pStyle w:val="NoSpacing"/>
        <w:rPr>
          <w:rFonts w:cs="Times New Roman"/>
          <w:szCs w:val="24"/>
        </w:rPr>
      </w:pPr>
    </w:p>
    <w:p w14:paraId="4A1D4C2E" w14:textId="77777777" w:rsidR="00C00EA7" w:rsidRDefault="00C00EA7" w:rsidP="009139A6">
      <w:pPr>
        <w:pStyle w:val="NoSpacing"/>
        <w:rPr>
          <w:rFonts w:cs="Times New Roman"/>
          <w:szCs w:val="24"/>
        </w:rPr>
      </w:pPr>
    </w:p>
    <w:p w14:paraId="63E118F0" w14:textId="70785020" w:rsidR="00C00EA7" w:rsidRDefault="00C00EA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Mar.1484</w:t>
      </w:r>
      <w:r>
        <w:rPr>
          <w:rFonts w:cs="Times New Roman"/>
          <w:szCs w:val="24"/>
        </w:rPr>
        <w:tab/>
        <w:t>He was granted a general pardon.</w:t>
      </w:r>
    </w:p>
    <w:p w14:paraId="397A161C" w14:textId="77777777" w:rsidR="00C00EA7" w:rsidRDefault="00C00EA7" w:rsidP="00C00E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(“The Pardon Rolls of Richard III 1484-5” ed. Hannes Kleineke, </w:t>
      </w:r>
    </w:p>
    <w:p w14:paraId="65B3CCB1" w14:textId="691B05E4" w:rsidR="00C00EA7" w:rsidRDefault="00C00EA7" w:rsidP="00C00EA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6)</w:t>
      </w:r>
    </w:p>
    <w:p w14:paraId="2B1F42C2" w14:textId="77777777" w:rsidR="00C00EA7" w:rsidRDefault="00C00EA7" w:rsidP="00C00EA7">
      <w:pPr>
        <w:pStyle w:val="NoSpacing"/>
        <w:rPr>
          <w:rFonts w:cs="Times New Roman"/>
          <w:szCs w:val="24"/>
        </w:rPr>
      </w:pPr>
    </w:p>
    <w:p w14:paraId="5DB7D915" w14:textId="77777777" w:rsidR="00C00EA7" w:rsidRDefault="00C00EA7" w:rsidP="00C00EA7">
      <w:pPr>
        <w:pStyle w:val="NoSpacing"/>
        <w:rPr>
          <w:rFonts w:cs="Times New Roman"/>
          <w:szCs w:val="24"/>
        </w:rPr>
      </w:pPr>
    </w:p>
    <w:p w14:paraId="08C6C0B7" w14:textId="010F56D1" w:rsidR="00C00EA7" w:rsidRPr="00C00EA7" w:rsidRDefault="00C00EA7" w:rsidP="00C00E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October 2023</w:t>
      </w:r>
    </w:p>
    <w:sectPr w:rsidR="00C00EA7" w:rsidRPr="00C00E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9E318" w14:textId="77777777" w:rsidR="00C00EA7" w:rsidRDefault="00C00EA7" w:rsidP="009139A6">
      <w:r>
        <w:separator/>
      </w:r>
    </w:p>
  </w:endnote>
  <w:endnote w:type="continuationSeparator" w:id="0">
    <w:p w14:paraId="4F86C68F" w14:textId="77777777" w:rsidR="00C00EA7" w:rsidRDefault="00C00E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D9E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71A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AD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A764B" w14:textId="77777777" w:rsidR="00C00EA7" w:rsidRDefault="00C00EA7" w:rsidP="009139A6">
      <w:r>
        <w:separator/>
      </w:r>
    </w:p>
  </w:footnote>
  <w:footnote w:type="continuationSeparator" w:id="0">
    <w:p w14:paraId="4B22BD21" w14:textId="77777777" w:rsidR="00C00EA7" w:rsidRDefault="00C00E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AD0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252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092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EA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00EA7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D5F24"/>
  <w15:chartTrackingRefBased/>
  <w15:docId w15:val="{0D3C51DE-EAFF-4E3F-90AB-B828028D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2023-10-05T07:04:00Z</dcterms:created>
  <dcterms:modified xsi:type="dcterms:W3CDTF">2023-10-05T07:07:00Z</dcterms:modified>
</cp:coreProperties>
</file>